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FC9FF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fl.1491)</w:t>
      </w:r>
    </w:p>
    <w:p w14:paraId="50751134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621E25D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F5E7E5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CE1B6E" w14:textId="77777777" w:rsidR="00F019C3" w:rsidRDefault="00F019C3" w:rsidP="00F019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Jan.1491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4DFEF944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9AD8948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78785C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AE15CC" w14:textId="77777777" w:rsidR="00F019C3" w:rsidRDefault="00F019C3" w:rsidP="00F019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53D121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95A3" w14:textId="77777777" w:rsidR="00F019C3" w:rsidRDefault="00F019C3" w:rsidP="009139A6">
      <w:r>
        <w:separator/>
      </w:r>
    </w:p>
  </w:endnote>
  <w:endnote w:type="continuationSeparator" w:id="0">
    <w:p w14:paraId="1F41BC12" w14:textId="77777777" w:rsidR="00F019C3" w:rsidRDefault="00F019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25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91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65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3BF5C" w14:textId="77777777" w:rsidR="00F019C3" w:rsidRDefault="00F019C3" w:rsidP="009139A6">
      <w:r>
        <w:separator/>
      </w:r>
    </w:p>
  </w:footnote>
  <w:footnote w:type="continuationSeparator" w:id="0">
    <w:p w14:paraId="4BBFC580" w14:textId="77777777" w:rsidR="00F019C3" w:rsidRDefault="00F019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A5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C0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AE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C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19C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2EBB"/>
  <w15:chartTrackingRefBased/>
  <w15:docId w15:val="{BD580F5B-76F6-4C2F-87ED-67B6DC80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19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2022-04-22T09:02:00Z</dcterms:created>
  <dcterms:modified xsi:type="dcterms:W3CDTF">2022-04-22T09:02:00Z</dcterms:modified>
</cp:coreProperties>
</file>